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794" w:rsidRDefault="005C7794" w:rsidP="005C7794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专业技术职务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5C779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794" w:rsidRDefault="005C7794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7794" w:rsidRDefault="005C7794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7794" w:rsidRDefault="005C7794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7794" w:rsidRDefault="005C7794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7794" w:rsidRDefault="005C7794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5C779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794" w:rsidRDefault="005C7794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C779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794" w:rsidRDefault="005C7794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C779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794" w:rsidRDefault="005C7794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专业技术证书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C779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794" w:rsidRDefault="005C7794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5C7794" w:rsidRDefault="005C7794" w:rsidP="00F542DB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5C7794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794" w:rsidRDefault="005C7794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5C7794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794" w:rsidRDefault="005C7794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7794" w:rsidRDefault="005C7794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</w:t>
            </w:r>
          </w:p>
        </w:tc>
      </w:tr>
      <w:tr w:rsidR="005C7794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794" w:rsidRDefault="005C7794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7794" w:rsidRDefault="005C7794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C7794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794" w:rsidRDefault="005C7794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7794" w:rsidRDefault="005C7794" w:rsidP="00830DFB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794" w:rsidRDefault="005C7794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5C7794" w:rsidRPr="000A2A76" w:rsidRDefault="005C7794" w:rsidP="007E6727">
      <w:pPr>
        <w:rPr>
          <w:rFonts w:cs="Times New Roman"/>
        </w:rPr>
      </w:pPr>
    </w:p>
    <w:p w:rsidR="005C7794" w:rsidRPr="007E6727" w:rsidRDefault="005C7794">
      <w:pPr>
        <w:rPr>
          <w:rFonts w:cs="Times New Roman"/>
        </w:rPr>
      </w:pPr>
    </w:p>
    <w:sectPr w:rsidR="005C7794" w:rsidRPr="007E6727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794" w:rsidRDefault="005C7794" w:rsidP="007E672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C7794" w:rsidRDefault="005C7794" w:rsidP="007E672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794" w:rsidRDefault="005C7794" w:rsidP="007E672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C7794" w:rsidRDefault="005C7794" w:rsidP="007E672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888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76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36780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E702A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A67CF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C7794"/>
    <w:rsid w:val="005C7CCF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6727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DFB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47E8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0888"/>
    <w:rsid w:val="00A11ED3"/>
    <w:rsid w:val="00A12625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2DB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727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E672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E6727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E6727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E67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93</Words>
  <Characters>535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2018-07-21T11:26:00Z</dcterms:created>
  <dcterms:modified xsi:type="dcterms:W3CDTF">2018-08-04T05:29:00Z</dcterms:modified>
</cp:coreProperties>
</file>